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7FBB" w14:textId="29330489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RYGGE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72DF655" w14:textId="77777777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9500D12" w14:textId="77777777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123E7C" w14:textId="77777777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3F7D0" w14:textId="3EEC2B5E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Dec.1414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6F769517" w14:textId="4D06C18C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3428BD7" w14:textId="77777777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B93F2" w14:textId="77777777" w:rsidR="00AD38E8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7606A" w14:textId="77777777" w:rsidR="00AD38E8" w:rsidRPr="00E63FC3" w:rsidRDefault="00AD38E8" w:rsidP="00AD38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2EB9EDC6" w14:textId="58EA9082" w:rsidR="00BA00AB" w:rsidRPr="00AD38E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D3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D8E01" w14:textId="77777777" w:rsidR="00AD38E8" w:rsidRDefault="00AD38E8" w:rsidP="009139A6">
      <w:r>
        <w:separator/>
      </w:r>
    </w:p>
  </w:endnote>
  <w:endnote w:type="continuationSeparator" w:id="0">
    <w:p w14:paraId="7CB99A40" w14:textId="77777777" w:rsidR="00AD38E8" w:rsidRDefault="00AD38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96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96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B6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39F12" w14:textId="77777777" w:rsidR="00AD38E8" w:rsidRDefault="00AD38E8" w:rsidP="009139A6">
      <w:r>
        <w:separator/>
      </w:r>
    </w:p>
  </w:footnote>
  <w:footnote w:type="continuationSeparator" w:id="0">
    <w:p w14:paraId="70D84E1C" w14:textId="77777777" w:rsidR="00AD38E8" w:rsidRDefault="00AD38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41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B2F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33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8E8"/>
    <w:rsid w:val="000666E0"/>
    <w:rsid w:val="002510B7"/>
    <w:rsid w:val="005C130B"/>
    <w:rsid w:val="00826F5C"/>
    <w:rsid w:val="009139A6"/>
    <w:rsid w:val="009448BB"/>
    <w:rsid w:val="00A3176C"/>
    <w:rsid w:val="00AD38E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F422A"/>
  <w15:chartTrackingRefBased/>
  <w15:docId w15:val="{186BBE80-0E43-4912-833D-DEC41C69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2022-03-04T14:02:00Z</dcterms:created>
  <dcterms:modified xsi:type="dcterms:W3CDTF">2022-03-04T14:03:00Z</dcterms:modified>
</cp:coreProperties>
</file>